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0D63EB" w:rsidTr="007F2679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3EB" w:rsidRDefault="000D63EB" w:rsidP="007F2679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3EB" w:rsidRDefault="000D63EB" w:rsidP="007F2679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3EB" w:rsidRDefault="000D63EB" w:rsidP="007F2679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3EB" w:rsidRDefault="000D63EB" w:rsidP="007F2679">
            <w:r>
              <w:t>Приложение 10</w:t>
            </w:r>
          </w:p>
        </w:tc>
      </w:tr>
      <w:tr w:rsidR="000D63EB" w:rsidTr="007F2679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3EB" w:rsidRDefault="000D63EB" w:rsidP="007F2679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3EB" w:rsidRDefault="000D63EB" w:rsidP="007F2679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3EB" w:rsidRDefault="000D63EB" w:rsidP="007F2679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3EB" w:rsidRDefault="000D63EB" w:rsidP="007F2679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0D63EB" w:rsidTr="007F2679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3EB" w:rsidRDefault="000D63EB" w:rsidP="007F2679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3EB" w:rsidRDefault="000D63EB" w:rsidP="007F2679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3EB" w:rsidRDefault="000D63EB" w:rsidP="007F2679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3EB" w:rsidRDefault="000D63EB" w:rsidP="007F2679">
            <w:r>
              <w:t>от 14.12.2017 № 27-200</w:t>
            </w:r>
          </w:p>
        </w:tc>
      </w:tr>
      <w:tr w:rsidR="000D63EB" w:rsidTr="007F2679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3EB" w:rsidRDefault="000D63EB" w:rsidP="007F2679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3EB" w:rsidRDefault="000D63EB" w:rsidP="007F2679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3EB" w:rsidRDefault="000D63EB" w:rsidP="007F2679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3EB" w:rsidRDefault="000D63EB" w:rsidP="007F2679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3EB" w:rsidRDefault="000D63EB" w:rsidP="007F2679"/>
        </w:tc>
      </w:tr>
      <w:tr w:rsidR="000D63EB" w:rsidTr="007F2679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3EB" w:rsidRDefault="000D63EB" w:rsidP="007F2679">
            <w:pPr>
              <w:jc w:val="center"/>
              <w:rPr>
                <w:b/>
              </w:rPr>
            </w:pPr>
            <w:r w:rsidRPr="00532844">
              <w:rPr>
                <w:b/>
              </w:rPr>
              <w:t>Источники финансирования дефицита бюджета муниципального образования «Город Саратов»</w:t>
            </w:r>
          </w:p>
          <w:p w:rsidR="000D63EB" w:rsidRPr="00532844" w:rsidRDefault="000D63EB" w:rsidP="007F2679">
            <w:pPr>
              <w:jc w:val="center"/>
              <w:rPr>
                <w:b/>
              </w:rPr>
            </w:pPr>
            <w:r w:rsidRPr="00532844">
              <w:rPr>
                <w:b/>
              </w:rPr>
              <w:t>на 2018 год и на плановый период 2019 и 2020 годов</w:t>
            </w:r>
          </w:p>
          <w:p w:rsidR="000D63EB" w:rsidRDefault="000D63EB" w:rsidP="007F2679">
            <w:pPr>
              <w:jc w:val="center"/>
            </w:pPr>
            <w:r>
              <w:t>(в редакции решения Саратовской городской Думы от 15.02.2018 № 30-229, 05.03.2018 № 31-235, 27.03.2018 № 32-237,</w:t>
            </w:r>
          </w:p>
          <w:p w:rsidR="000D63EB" w:rsidRDefault="000D63EB" w:rsidP="007F2679">
            <w:pPr>
              <w:jc w:val="center"/>
            </w:pPr>
            <w:r>
              <w:t>28.06.2018 № 36-272, 19.07.2018 № 37-281, 14.09.2018 № 39-293, 27.09.2018 № 40-295, 08.11.2018 № 42-305</w:t>
            </w:r>
            <w:r>
              <w:t>, 25.12.2018 № 45-328</w:t>
            </w:r>
            <w:r>
              <w:t>)</w:t>
            </w:r>
          </w:p>
        </w:tc>
      </w:tr>
      <w:tr w:rsidR="00465285" w:rsidTr="00465285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тыс. руб.</w:t>
            </w:r>
          </w:p>
        </w:tc>
      </w:tr>
      <w:tr w:rsidR="00465285" w:rsidTr="00465285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5285" w:rsidRDefault="00465285" w:rsidP="00CF355E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5285" w:rsidRDefault="00465285" w:rsidP="00CF355E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285" w:rsidRDefault="00465285" w:rsidP="00CF355E">
            <w:pPr>
              <w:jc w:val="center"/>
            </w:pPr>
            <w:r>
              <w:t>2018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285" w:rsidRDefault="00465285" w:rsidP="00CF355E">
            <w:pPr>
              <w:jc w:val="center"/>
            </w:pPr>
            <w:r>
              <w:t>2019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285" w:rsidRDefault="00465285" w:rsidP="00CF355E">
            <w:pPr>
              <w:jc w:val="center"/>
            </w:pPr>
            <w:r>
              <w:t>2020 год</w:t>
            </w:r>
          </w:p>
        </w:tc>
      </w:tr>
      <w:tr w:rsidR="00465285" w:rsidTr="00465285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5285" w:rsidRDefault="00465285" w:rsidP="00CF355E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5285" w:rsidRDefault="00465285" w:rsidP="00CF355E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285" w:rsidRDefault="00465285" w:rsidP="00CF355E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285" w:rsidRDefault="00465285" w:rsidP="00CF355E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285" w:rsidRDefault="00465285" w:rsidP="00CF355E"/>
        </w:tc>
      </w:tr>
    </w:tbl>
    <w:p w:rsidR="00465285" w:rsidRPr="00465285" w:rsidRDefault="00465285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465285" w:rsidTr="00465285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65285" w:rsidRDefault="00465285" w:rsidP="00CF355E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65285" w:rsidRDefault="00465285" w:rsidP="00CF355E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285" w:rsidRDefault="00465285" w:rsidP="00CF355E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285" w:rsidRDefault="00465285" w:rsidP="00CF355E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285" w:rsidRDefault="00465285" w:rsidP="00CF355E">
            <w:pPr>
              <w:jc w:val="center"/>
            </w:pPr>
            <w:r>
              <w:t>5</w:t>
            </w:r>
          </w:p>
        </w:tc>
      </w:tr>
      <w:tr w:rsidR="00465285" w:rsidTr="00465285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465285" w:rsidRDefault="00465285" w:rsidP="00CF355E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465285" w:rsidRDefault="00465285" w:rsidP="00CF355E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281 548,3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0,0</w:t>
            </w:r>
          </w:p>
        </w:tc>
      </w:tr>
      <w:tr w:rsidR="00465285" w:rsidTr="00465285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65285" w:rsidRDefault="00465285" w:rsidP="00CF355E">
            <w:pPr>
              <w:jc w:val="center"/>
            </w:pPr>
            <w:r>
              <w:t>000 01 02 00 00 00 0000 000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465285" w:rsidRDefault="00465285" w:rsidP="00CF355E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219 000,0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 </w:t>
            </w:r>
          </w:p>
        </w:tc>
      </w:tr>
      <w:tr w:rsidR="00465285" w:rsidTr="00465285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65285" w:rsidRDefault="00465285" w:rsidP="00CF355E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465285" w:rsidRDefault="00465285" w:rsidP="00CF355E"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2 871 000,0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1 900 000,0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2 170 000,0</w:t>
            </w:r>
          </w:p>
        </w:tc>
      </w:tr>
      <w:tr w:rsidR="00465285" w:rsidTr="00465285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65285" w:rsidRDefault="00465285" w:rsidP="00CF355E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465285" w:rsidRDefault="00465285" w:rsidP="00CF355E"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2 871 000,0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1 900 000,0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2 170 000,0</w:t>
            </w:r>
          </w:p>
        </w:tc>
      </w:tr>
      <w:tr w:rsidR="00465285" w:rsidTr="00465285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65285" w:rsidRDefault="00465285" w:rsidP="00CF355E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465285" w:rsidRDefault="00465285" w:rsidP="00CF355E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-2 652 000,0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-1 900 000,0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-2 170 000,0</w:t>
            </w:r>
          </w:p>
        </w:tc>
      </w:tr>
      <w:tr w:rsidR="00465285" w:rsidTr="00465285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65285" w:rsidRDefault="00465285" w:rsidP="00CF355E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465285" w:rsidRDefault="00465285" w:rsidP="00CF355E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-2 652 000,0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-1 900 000,0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-2 170 000,0</w:t>
            </w:r>
          </w:p>
        </w:tc>
      </w:tr>
      <w:tr w:rsidR="00465285" w:rsidTr="00465285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65285" w:rsidRDefault="00465285" w:rsidP="00CF355E">
            <w:pPr>
              <w:jc w:val="center"/>
            </w:pPr>
            <w:r>
              <w:t>000 01 03 00 00 00 0000 000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465285" w:rsidRDefault="00465285" w:rsidP="00CF355E"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-30 000,0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 </w:t>
            </w:r>
          </w:p>
        </w:tc>
      </w:tr>
      <w:tr w:rsidR="00465285" w:rsidTr="00465285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65285" w:rsidRDefault="00465285" w:rsidP="00CF355E">
            <w:pPr>
              <w:jc w:val="center"/>
            </w:pPr>
            <w:r>
              <w:t>000 01 03 01 00 00 0000 000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465285" w:rsidRDefault="00465285" w:rsidP="00CF355E">
            <w: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-30 000,0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 </w:t>
            </w:r>
          </w:p>
        </w:tc>
      </w:tr>
      <w:tr w:rsidR="00465285" w:rsidTr="00465285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65285" w:rsidRDefault="00465285" w:rsidP="00CF355E">
            <w:pPr>
              <w:jc w:val="center"/>
            </w:pPr>
            <w:r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465285" w:rsidRDefault="00465285" w:rsidP="00CF355E">
            <w: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850 000,0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1 100 000,0</w:t>
            </w:r>
          </w:p>
        </w:tc>
      </w:tr>
      <w:tr w:rsidR="00465285" w:rsidTr="00465285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65285" w:rsidRDefault="00465285" w:rsidP="00CF355E">
            <w:pPr>
              <w:jc w:val="center"/>
            </w:pPr>
            <w:r>
              <w:lastRenderedPageBreak/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465285" w:rsidRDefault="00465285" w:rsidP="00CF355E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850 000,0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1 100 000,0</w:t>
            </w:r>
          </w:p>
        </w:tc>
      </w:tr>
      <w:tr w:rsidR="00465285" w:rsidTr="00465285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65285" w:rsidRDefault="00465285" w:rsidP="00CF355E">
            <w:pPr>
              <w:jc w:val="center"/>
            </w:pPr>
            <w:r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465285" w:rsidRDefault="00465285" w:rsidP="00CF355E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850 000,0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1 100 000,0</w:t>
            </w:r>
          </w:p>
        </w:tc>
      </w:tr>
      <w:tr w:rsidR="00465285" w:rsidTr="00465285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65285" w:rsidRDefault="00465285" w:rsidP="00CF355E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465285" w:rsidRDefault="00465285" w:rsidP="00CF355E">
            <w: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-880 000,0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-1 100 000,0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-1 100 000,0</w:t>
            </w:r>
          </w:p>
        </w:tc>
      </w:tr>
      <w:tr w:rsidR="00465285" w:rsidTr="00465285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65285" w:rsidRDefault="00465285" w:rsidP="00CF355E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465285" w:rsidRDefault="00465285" w:rsidP="00CF355E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-880 000,0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-1 100 000,0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-1 100 000,0</w:t>
            </w:r>
          </w:p>
        </w:tc>
      </w:tr>
      <w:tr w:rsidR="00465285" w:rsidTr="00465285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65285" w:rsidRDefault="00465285" w:rsidP="00CF355E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465285" w:rsidRDefault="00465285" w:rsidP="00CF355E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-850 000,0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-1 100 000,0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-1 100 000,0</w:t>
            </w:r>
          </w:p>
        </w:tc>
      </w:tr>
      <w:tr w:rsidR="00465285" w:rsidTr="00465285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65285" w:rsidRDefault="00465285" w:rsidP="00CF355E">
            <w:pPr>
              <w:jc w:val="center"/>
            </w:pPr>
            <w:r>
              <w:t>056 01 03 01 00 04 0002 810</w:t>
            </w:r>
          </w:p>
        </w:tc>
        <w:tc>
          <w:tcPr>
            <w:tcW w:w="6547" w:type="dxa"/>
            <w:shd w:val="clear" w:color="auto" w:fill="auto"/>
            <w:hideMark/>
          </w:tcPr>
          <w:p w:rsidR="00465285" w:rsidRDefault="00465285" w:rsidP="00CF355E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-30 000,0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 </w:t>
            </w:r>
          </w:p>
        </w:tc>
      </w:tr>
      <w:tr w:rsidR="00465285" w:rsidTr="00465285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465285" w:rsidRDefault="00465285" w:rsidP="00CF355E">
            <w:pPr>
              <w:jc w:val="center"/>
            </w:pPr>
            <w:r>
              <w:t>000 01 05 00 00 00 0000 000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65285" w:rsidRDefault="00465285" w:rsidP="00CF355E">
            <w:r>
              <w:t>Изменение остатков средств на счетах по учету средств бюджетов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92 548,3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65285" w:rsidRDefault="00465285" w:rsidP="00CF355E">
            <w:pPr>
              <w:jc w:val="right"/>
            </w:pPr>
            <w:r>
              <w:t> </w:t>
            </w:r>
          </w:p>
        </w:tc>
      </w:tr>
      <w:tr w:rsidR="00465285" w:rsidTr="00465285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</w:tr>
      <w:tr w:rsidR="00465285" w:rsidTr="00465285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>
            <w:r>
              <w:t xml:space="preserve">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</w:tr>
      <w:tr w:rsidR="00465285" w:rsidTr="00465285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</w:tr>
      <w:tr w:rsidR="00465285" w:rsidTr="00465285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</w:tr>
      <w:tr w:rsidR="00465285" w:rsidTr="00465285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285" w:rsidRDefault="00465285" w:rsidP="00CF355E">
            <w:pPr>
              <w:jc w:val="right"/>
            </w:pPr>
          </w:p>
        </w:tc>
      </w:tr>
    </w:tbl>
    <w:p w:rsidR="00465285" w:rsidRPr="008266EC" w:rsidRDefault="00465285" w:rsidP="00465285"/>
    <w:p w:rsidR="00E2598B" w:rsidRPr="00465285" w:rsidRDefault="00E2598B" w:rsidP="00465285"/>
    <w:sectPr w:rsidR="00E2598B" w:rsidRPr="00465285" w:rsidSect="00465285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6565" w:rsidRDefault="00BD6565" w:rsidP="00465285">
      <w:r>
        <w:separator/>
      </w:r>
    </w:p>
  </w:endnote>
  <w:endnote w:type="continuationSeparator" w:id="1">
    <w:p w:rsidR="00BD6565" w:rsidRDefault="00BD6565" w:rsidP="004652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6565" w:rsidRDefault="00BD6565" w:rsidP="00465285">
      <w:r>
        <w:separator/>
      </w:r>
    </w:p>
  </w:footnote>
  <w:footnote w:type="continuationSeparator" w:id="1">
    <w:p w:rsidR="00BD6565" w:rsidRDefault="00BD6565" w:rsidP="004652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285" w:rsidRDefault="00B9122D" w:rsidP="00152B2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6528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65285" w:rsidRDefault="0046528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285" w:rsidRDefault="00B9122D" w:rsidP="00152B2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6528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D63EB">
      <w:rPr>
        <w:rStyle w:val="a7"/>
        <w:noProof/>
      </w:rPr>
      <w:t>2</w:t>
    </w:r>
    <w:r>
      <w:rPr>
        <w:rStyle w:val="a7"/>
      </w:rPr>
      <w:fldChar w:fldCharType="end"/>
    </w:r>
  </w:p>
  <w:p w:rsidR="00465285" w:rsidRDefault="0046528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/>
  <w:rsids>
    <w:rsidRoot w:val="00465285"/>
    <w:rsid w:val="000D63EB"/>
    <w:rsid w:val="00124910"/>
    <w:rsid w:val="002C3F39"/>
    <w:rsid w:val="003D3BA7"/>
    <w:rsid w:val="00465285"/>
    <w:rsid w:val="006062E6"/>
    <w:rsid w:val="006168F0"/>
    <w:rsid w:val="0066626B"/>
    <w:rsid w:val="006678FC"/>
    <w:rsid w:val="006808C6"/>
    <w:rsid w:val="007B758C"/>
    <w:rsid w:val="008F508F"/>
    <w:rsid w:val="00962F29"/>
    <w:rsid w:val="00A24CAF"/>
    <w:rsid w:val="00A31AA9"/>
    <w:rsid w:val="00A532FD"/>
    <w:rsid w:val="00B9122D"/>
    <w:rsid w:val="00B912FD"/>
    <w:rsid w:val="00BD6565"/>
    <w:rsid w:val="00C267FA"/>
    <w:rsid w:val="00E2598B"/>
    <w:rsid w:val="00E90617"/>
    <w:rsid w:val="00F6400A"/>
    <w:rsid w:val="00F97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6528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65285"/>
  </w:style>
  <w:style w:type="paragraph" w:styleId="a5">
    <w:name w:val="footer"/>
    <w:basedOn w:val="a"/>
    <w:link w:val="a6"/>
    <w:uiPriority w:val="99"/>
    <w:semiHidden/>
    <w:unhideWhenUsed/>
    <w:rsid w:val="0046528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65285"/>
  </w:style>
  <w:style w:type="character" w:styleId="a7">
    <w:name w:val="page number"/>
    <w:basedOn w:val="a0"/>
    <w:uiPriority w:val="99"/>
    <w:semiHidden/>
    <w:unhideWhenUsed/>
    <w:rsid w:val="004652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</TotalTime>
  <Pages>2</Pages>
  <Words>489</Words>
  <Characters>2788</Characters>
  <Application>Microsoft Office Word</Application>
  <DocSecurity>0</DocSecurity>
  <Lines>23</Lines>
  <Paragraphs>6</Paragraphs>
  <ScaleCrop>false</ScaleCrop>
  <Company/>
  <LinksUpToDate>false</LinksUpToDate>
  <CharactersWithSpaces>3271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ZaharovaEA</cp:lastModifiedBy>
  <cp:revision>6</cp:revision>
  <dcterms:created xsi:type="dcterms:W3CDTF">2018-12-12T07:44:00Z</dcterms:created>
  <dcterms:modified xsi:type="dcterms:W3CDTF">2018-12-26T08:06:00Z</dcterms:modified>
</cp:coreProperties>
</file>